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6A11" w:rsidRPr="00DB7A5B" w:rsidRDefault="00EF6A11" w:rsidP="00F45A1C">
      <w:pPr>
        <w:jc w:val="center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alt="logoboggio1" style="position:absolute;left:0;text-align:left;margin-left:668.7pt;margin-top:-1.15pt;width:82.2pt;height:84.9pt;z-index:251658240;visibility:visible">
            <v:imagedata r:id="rId7" o:title="" gain="93623f" blacklevel="-9830f"/>
          </v:shape>
        </w:pict>
      </w:r>
    </w:p>
    <w:p w:rsidR="00EF6A11" w:rsidRPr="00422AB2" w:rsidRDefault="00EF6A11" w:rsidP="00422AB2">
      <w:r>
        <w:t>p</w:t>
      </w:r>
      <w:r w:rsidRPr="00422AB2">
        <w:t xml:space="preserve">rot. n. </w:t>
      </w:r>
      <w:r>
        <w:t>2002/C35</w:t>
      </w:r>
    </w:p>
    <w:p w:rsidR="00EF6A11" w:rsidRPr="00422AB2" w:rsidRDefault="00EF6A11" w:rsidP="00422AB2">
      <w:r>
        <w:t>d</w:t>
      </w:r>
      <w:r w:rsidRPr="00422AB2">
        <w:t>el 21</w:t>
      </w:r>
      <w:r>
        <w:t xml:space="preserve"> marzo </w:t>
      </w:r>
      <w:r w:rsidRPr="00422AB2">
        <w:t>2013</w:t>
      </w:r>
    </w:p>
    <w:p w:rsidR="00EF6A11" w:rsidRPr="00822E10" w:rsidRDefault="00EF6A11" w:rsidP="00EC0FDF">
      <w:pPr>
        <w:jc w:val="right"/>
        <w:rPr>
          <w:color w:val="282B35"/>
        </w:rPr>
      </w:pPr>
      <w:r w:rsidRPr="00822E10">
        <w:rPr>
          <w:b/>
          <w:bCs/>
        </w:rPr>
        <w:t xml:space="preserve">                                              </w:t>
      </w:r>
      <w:r w:rsidRPr="00822E10">
        <w:rPr>
          <w:color w:val="282B35"/>
        </w:rPr>
        <w:t>Ai Dirigenti scolastici delle istituzioni scolastiche</w:t>
      </w:r>
    </w:p>
    <w:p w:rsidR="00EF6A11" w:rsidRPr="00822E10" w:rsidRDefault="00EF6A11" w:rsidP="00EC0FDF">
      <w:pPr>
        <w:jc w:val="right"/>
      </w:pPr>
      <w:r w:rsidRPr="00822E10">
        <w:rPr>
          <w:color w:val="282B35"/>
        </w:rPr>
        <w:t>di cui all’elenco allegato</w:t>
      </w:r>
    </w:p>
    <w:p w:rsidR="00EF6A11" w:rsidRDefault="00EF6A11" w:rsidP="00EC0FDF">
      <w:pPr>
        <w:jc w:val="right"/>
      </w:pPr>
    </w:p>
    <w:p w:rsidR="00EF6A11" w:rsidRPr="005A3EA4" w:rsidRDefault="00EF6A11" w:rsidP="00822E10"/>
    <w:p w:rsidR="00EF6A11" w:rsidRPr="00822E10" w:rsidRDefault="00EF6A11" w:rsidP="001C0179">
      <w:pPr>
        <w:spacing w:line="480" w:lineRule="auto"/>
        <w:rPr>
          <w:b/>
          <w:bCs/>
        </w:rPr>
      </w:pPr>
      <w:r w:rsidRPr="00822E10">
        <w:rPr>
          <w:b/>
          <w:bCs/>
        </w:rPr>
        <w:t>Oggetto: avvio corsi linguistici per l’insegnamento secondo la modalità CLIL – D.D. n. 89/2013</w:t>
      </w:r>
    </w:p>
    <w:p w:rsidR="00EF6A11" w:rsidRDefault="00EF6A11" w:rsidP="000A364F">
      <w:pPr>
        <w:spacing w:line="480" w:lineRule="auto"/>
        <w:ind w:firstLine="360"/>
        <w:jc w:val="both"/>
      </w:pPr>
      <w:r>
        <w:t>Si comunica che a breve saranno attivati i corsi linguistici per l’attestazione delle competenze necessarie per l’insegnamento delle discipline non linguistiche secondo la modalità CLIL, che dal prossimo anno scolastico diverrà curricolare nelle classi quinte dei Licei e degli Istituti Tecnici.</w:t>
      </w:r>
    </w:p>
    <w:p w:rsidR="00EF6A11" w:rsidRDefault="00EF6A11" w:rsidP="000A364F">
      <w:pPr>
        <w:spacing w:line="480" w:lineRule="auto"/>
        <w:ind w:firstLine="360"/>
        <w:jc w:val="both"/>
      </w:pPr>
      <w:r>
        <w:t xml:space="preserve">A tal fine, </w:t>
      </w:r>
      <w:r w:rsidRPr="000A364F">
        <w:rPr>
          <w:b/>
          <w:bCs/>
        </w:rPr>
        <w:t>lunedì 31 marzo</w:t>
      </w:r>
      <w:r>
        <w:t xml:space="preserve"> avrà luogo, presso il liceo statale “G. Galilei”, via Maurizio Vescovo n. 1 Catania, il </w:t>
      </w:r>
      <w:r w:rsidRPr="000A364F">
        <w:rPr>
          <w:u w:val="single"/>
        </w:rPr>
        <w:t>placement test</w:t>
      </w:r>
      <w:r>
        <w:t xml:space="preserve"> riservato ai docenti di cui all’elenco allegato, secondo il seguente calendario:</w:t>
      </w:r>
    </w:p>
    <w:p w:rsidR="00EF6A11" w:rsidRDefault="00EF6A11" w:rsidP="000A364F">
      <w:pPr>
        <w:numPr>
          <w:ilvl w:val="0"/>
          <w:numId w:val="6"/>
        </w:numPr>
        <w:spacing w:line="480" w:lineRule="auto"/>
        <w:jc w:val="both"/>
      </w:pPr>
      <w:r>
        <w:t>ore 15,00    docenti in servizio nelle Istituzioni scolastiche di Catania:</w:t>
      </w:r>
    </w:p>
    <w:p w:rsidR="00EF6A11" w:rsidRDefault="00EF6A11" w:rsidP="000A364F">
      <w:pPr>
        <w:numPr>
          <w:ilvl w:val="0"/>
          <w:numId w:val="6"/>
        </w:numPr>
        <w:spacing w:line="480" w:lineRule="auto"/>
        <w:jc w:val="both"/>
      </w:pPr>
      <w:r>
        <w:t>ore 16,30   docenti in servizio nelle Istituzioni scolastiche della provincia di Catania.</w:t>
      </w:r>
    </w:p>
    <w:p w:rsidR="00EF6A11" w:rsidRDefault="00EF6A11" w:rsidP="000A364F">
      <w:pPr>
        <w:spacing w:line="480" w:lineRule="auto"/>
        <w:ind w:firstLine="360"/>
        <w:jc w:val="both"/>
      </w:pPr>
      <w:r>
        <w:t>Si invitano pertanto i dirigenti scolastici ad avvertire i suddetti docenti e ad informarli che l’eventuale assenza sarà considerata formale rinuncia al corso.</w:t>
      </w:r>
    </w:p>
    <w:p w:rsidR="00EF6A11" w:rsidRDefault="00EF6A11" w:rsidP="000A364F">
      <w:pPr>
        <w:spacing w:line="480" w:lineRule="auto"/>
        <w:ind w:firstLine="360"/>
        <w:jc w:val="both"/>
      </w:pPr>
      <w:r>
        <w:t xml:space="preserve">Inoltre, è necessario in fase preliminare procedere  con sollecitudine alla registrazione della propria scuola e dei propri docenti sulla piattaforma </w:t>
      </w:r>
      <w:hyperlink r:id="rId8" w:history="1">
        <w:r w:rsidRPr="00861579">
          <w:rPr>
            <w:rStyle w:val="Hyperlink"/>
          </w:rPr>
          <w:t>www.miurambientelingue.it</w:t>
        </w:r>
      </w:hyperlink>
      <w:r>
        <w:t xml:space="preserve"> nell’apposita area riservata alle istituzioni scolastiche, onde costituire l’anagrafe dei candidati alla formazione in oggetto.</w:t>
      </w:r>
    </w:p>
    <w:p w:rsidR="00EF6A11" w:rsidRDefault="00EF6A11" w:rsidP="000A364F">
      <w:pPr>
        <w:autoSpaceDE w:val="0"/>
        <w:autoSpaceDN w:val="0"/>
        <w:adjustRightInd w:val="0"/>
        <w:spacing w:line="480" w:lineRule="auto"/>
        <w:ind w:firstLine="360"/>
        <w:jc w:val="both"/>
      </w:pPr>
      <w:r w:rsidRPr="00AB21BD">
        <w:t xml:space="preserve">L'iscrizione </w:t>
      </w:r>
      <w:r>
        <w:t>sarà</w:t>
      </w:r>
      <w:r w:rsidRPr="00AB21BD">
        <w:t xml:space="preserve"> validamente effettuata solo se la relativa scheda </w:t>
      </w:r>
      <w:r>
        <w:t>verrà</w:t>
      </w:r>
      <w:r w:rsidRPr="00AB21BD">
        <w:t xml:space="preserve"> compilata in tutte le</w:t>
      </w:r>
      <w:r>
        <w:t xml:space="preserve"> </w:t>
      </w:r>
      <w:r w:rsidRPr="00AB21BD">
        <w:t>sue parti per ciascun docente.</w:t>
      </w:r>
    </w:p>
    <w:p w:rsidR="00EF6A11" w:rsidRDefault="00EF6A11" w:rsidP="000A364F">
      <w:pPr>
        <w:autoSpaceDE w:val="0"/>
        <w:autoSpaceDN w:val="0"/>
        <w:adjustRightInd w:val="0"/>
        <w:spacing w:line="480" w:lineRule="auto"/>
        <w:ind w:firstLine="360"/>
      </w:pPr>
      <w:r>
        <w:t>Confidando in una sollecita attivazione, si porgono distinti saluti.</w:t>
      </w:r>
    </w:p>
    <w:p w:rsidR="00EF6A11" w:rsidRPr="00F911A0" w:rsidRDefault="00EF6A11" w:rsidP="00F911A0">
      <w:r>
        <w:t xml:space="preserve">                                                                                         </w:t>
      </w:r>
      <w:r w:rsidRPr="00F911A0">
        <w:pict>
          <v:shape id="_x0000_i1025" type="#_x0000_t75" style="width:231pt;height:107.25pt">
            <v:imagedata r:id="rId9" o:title=""/>
          </v:shape>
        </w:pict>
      </w:r>
    </w:p>
    <w:sectPr w:rsidR="00EF6A11" w:rsidRPr="00F911A0" w:rsidSect="006D52BC">
      <w:headerReference w:type="default" r:id="rId10"/>
      <w:footerReference w:type="default" r:id="rId11"/>
      <w:pgSz w:w="11906" w:h="16838"/>
      <w:pgMar w:top="771" w:right="851" w:bottom="624" w:left="851" w:header="5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A11" w:rsidRDefault="00EF6A11">
      <w:r>
        <w:separator/>
      </w:r>
    </w:p>
  </w:endnote>
  <w:endnote w:type="continuationSeparator" w:id="0">
    <w:p w:rsidR="00EF6A11" w:rsidRDefault="00EF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A11" w:rsidRPr="00A27E76" w:rsidRDefault="00EF6A11" w:rsidP="00A03784">
    <w:pPr>
      <w:spacing w:line="160" w:lineRule="exact"/>
      <w:jc w:val="center"/>
      <w:rPr>
        <w:rFonts w:ascii="Monotype Corsiva" w:hAnsi="Monotype Corsiva" w:cs="Monotype Corsiva"/>
        <w:color w:val="143740"/>
      </w:rPr>
    </w:pPr>
    <w:r w:rsidRPr="00A27E76">
      <w:rPr>
        <w:rFonts w:ascii="Monotype Corsiva" w:hAnsi="Monotype Corsiva" w:cs="Monotype Corsiva"/>
        <w:color w:val="143740"/>
      </w:rPr>
      <w:t>Via Vittorio Emanuele n°346 – 95124   Catania       Tel.: 095 320340 – fax 095 327160       C.F.: 80011090877</w:t>
    </w:r>
  </w:p>
  <w:p w:rsidR="00EF6A11" w:rsidRPr="00A27E76" w:rsidRDefault="00EF6A11" w:rsidP="00A03784">
    <w:pPr>
      <w:spacing w:line="160" w:lineRule="exact"/>
      <w:jc w:val="center"/>
      <w:rPr>
        <w:rFonts w:ascii="Monotype Corsiva" w:hAnsi="Monotype Corsiva" w:cs="Monotype Corsiva"/>
        <w:color w:val="143740"/>
      </w:rPr>
    </w:pPr>
  </w:p>
  <w:p w:rsidR="00EF6A11" w:rsidRPr="00A27E76" w:rsidRDefault="00EF6A11" w:rsidP="00A03784">
    <w:pPr>
      <w:spacing w:line="160" w:lineRule="exact"/>
      <w:jc w:val="center"/>
      <w:rPr>
        <w:rFonts w:ascii="Monotype Corsiva" w:hAnsi="Monotype Corsiva" w:cs="Monotype Corsiva"/>
        <w:color w:val="143740"/>
        <w:lang w:val="en-US"/>
      </w:rPr>
    </w:pPr>
    <w:r w:rsidRPr="00A27E76">
      <w:rPr>
        <w:rFonts w:ascii="Monotype Corsiva" w:hAnsi="Monotype Corsiva" w:cs="Monotype Corsiva"/>
        <w:u w:val="single"/>
        <w:lang w:val="en-US"/>
      </w:rPr>
      <w:t>http//</w:t>
    </w:r>
    <w:hyperlink r:id="rId1" w:history="1">
      <w:r w:rsidRPr="00A27E76">
        <w:rPr>
          <w:rStyle w:val="Hyperlink"/>
          <w:rFonts w:ascii="Monotype Corsiva" w:hAnsi="Monotype Corsiva" w:cs="Monotype Corsiva"/>
          <w:color w:val="143740"/>
          <w:lang w:val="en-US"/>
        </w:rPr>
        <w:t>www.liceoboggiolera.it</w:t>
      </w:r>
    </w:hyperlink>
    <w:r w:rsidRPr="00A27E76">
      <w:rPr>
        <w:rFonts w:ascii="Monotype Corsiva" w:hAnsi="Monotype Corsiva" w:cs="Monotype Corsiva"/>
        <w:lang w:val="en-US"/>
      </w:rPr>
      <w:t xml:space="preserve"> </w:t>
    </w:r>
    <w:r>
      <w:rPr>
        <w:rFonts w:ascii="Monotype Corsiva" w:hAnsi="Monotype Corsiva" w:cs="Monotype Corsiva"/>
        <w:lang w:val="en-US"/>
      </w:rPr>
      <w:t xml:space="preserve">       </w:t>
    </w:r>
    <w:r w:rsidRPr="00A27E76">
      <w:rPr>
        <w:rFonts w:ascii="Monotype Corsiva" w:hAnsi="Monotype Corsiva" w:cs="Monotype Corsiva"/>
        <w:color w:val="143740"/>
        <w:lang w:val="en-US"/>
      </w:rPr>
      <w:t xml:space="preserve">cod. mecc.: CTPS020004    </w:t>
    </w:r>
    <w:r>
      <w:rPr>
        <w:rFonts w:ascii="Monotype Corsiva" w:hAnsi="Monotype Corsiva" w:cs="Monotype Corsiva"/>
        <w:color w:val="143740"/>
        <w:lang w:val="en-US"/>
      </w:rPr>
      <w:t xml:space="preserve">    </w:t>
    </w:r>
    <w:r w:rsidRPr="00A27E76">
      <w:rPr>
        <w:rFonts w:ascii="Monotype Corsiva" w:hAnsi="Monotype Corsiva" w:cs="Monotype Corsiva"/>
        <w:color w:val="143740"/>
        <w:lang w:val="en-US"/>
      </w:rPr>
      <w:t>e-mail: ctps020004@istruzione .it</w:t>
    </w:r>
  </w:p>
  <w:p w:rsidR="00EF6A11" w:rsidRPr="00A27E76" w:rsidRDefault="00EF6A11" w:rsidP="006D52BC">
    <w:pPr>
      <w:spacing w:line="160" w:lineRule="exact"/>
      <w:rPr>
        <w:rFonts w:ascii="Monotype Corsiva" w:hAnsi="Monotype Corsiva" w:cs="Monotype Corsiva"/>
        <w:color w:val="143740"/>
        <w:lang w:val="en-US"/>
      </w:rPr>
    </w:pPr>
  </w:p>
  <w:p w:rsidR="00EF6A11" w:rsidRPr="001C74D8" w:rsidRDefault="00EF6A11" w:rsidP="006D52BC">
    <w:pPr>
      <w:pStyle w:val="Footer"/>
      <w:spacing w:line="160" w:lineRule="exact"/>
      <w:rPr>
        <w:lang w:val="en-US"/>
      </w:rPr>
    </w:pPr>
  </w:p>
  <w:p w:rsidR="00EF6A11" w:rsidRPr="001C74D8" w:rsidRDefault="00EF6A11" w:rsidP="006D52BC">
    <w:pPr>
      <w:pStyle w:val="Footer"/>
      <w:spacing w:line="160" w:lineRule="exact"/>
      <w:jc w:val="cen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A11" w:rsidRDefault="00EF6A11">
      <w:r>
        <w:separator/>
      </w:r>
    </w:p>
  </w:footnote>
  <w:footnote w:type="continuationSeparator" w:id="0">
    <w:p w:rsidR="00EF6A11" w:rsidRDefault="00EF6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A11" w:rsidRDefault="00EF6A11" w:rsidP="00D65276">
    <w:pPr>
      <w:spacing w:line="312" w:lineRule="auto"/>
      <w:jc w:val="center"/>
      <w:rPr>
        <w:rFonts w:ascii="Lucida Calligraphy" w:hAnsi="Lucida Calligraphy" w:cs="Lucida Calligraphy"/>
        <w:color w:val="143740"/>
        <w:sz w:val="20"/>
        <w:szCs w:val="20"/>
      </w:rPr>
    </w:pPr>
  </w:p>
  <w:p w:rsidR="00EF6A11" w:rsidRPr="00A27E76" w:rsidRDefault="00EF6A11" w:rsidP="00D65276">
    <w:pPr>
      <w:spacing w:line="312" w:lineRule="auto"/>
      <w:jc w:val="center"/>
      <w:rPr>
        <w:rFonts w:ascii="Monotype Corsiva" w:hAnsi="Monotype Corsiva" w:cs="Monotype Corsiva"/>
        <w:color w:val="143740"/>
        <w:sz w:val="32"/>
        <w:szCs w:val="3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3" o:spid="_x0000_s2049" type="#_x0000_t75" alt="Repubblica Italiana - Italy coat of arms" href="http://logo.nino.ru/main/download.phtml?id=359" style="position:absolute;left:0;text-align:left;margin-left:26.65pt;margin-top:-2.1pt;width:51.2pt;height:51.2pt;z-index:251658240;visibility:visible;mso-position-horizontal-relative:left-margin-area" o:button="t">
          <v:fill o:detectmouseclick="t"/>
          <v:imagedata r:id="rId1" o:title="" gain="57672f"/>
          <w10:wrap anchorx="margin"/>
        </v:shape>
      </w:pict>
    </w:r>
    <w:r>
      <w:rPr>
        <w:noProof/>
      </w:rPr>
      <w:pict>
        <v:shape id="Immagine 4" o:spid="_x0000_s2050" type="#_x0000_t75" alt="logoboggio1" style="position:absolute;left:0;text-align:left;margin-left:467.5pt;margin-top:-7.75pt;width:66.8pt;height:69.4pt;z-index:251657216;visibility:visible">
          <v:imagedata r:id="rId2" o:title="" gain="93623f" blacklevel="-9830f"/>
        </v:shape>
      </w:pict>
    </w:r>
    <w:r w:rsidRPr="00A27E76">
      <w:rPr>
        <w:rFonts w:ascii="Monotype Corsiva" w:hAnsi="Monotype Corsiva" w:cs="Monotype Corsiva"/>
        <w:color w:val="143740"/>
        <w:sz w:val="32"/>
        <w:szCs w:val="32"/>
      </w:rPr>
      <w:t>Liceo Statale “</w:t>
    </w:r>
    <w:bookmarkStart w:id="0" w:name="_GoBack"/>
    <w:bookmarkEnd w:id="0"/>
    <w:r w:rsidRPr="00A27E76">
      <w:rPr>
        <w:rFonts w:ascii="Monotype Corsiva" w:hAnsi="Monotype Corsiva" w:cs="Monotype Corsiva"/>
        <w:color w:val="143740"/>
        <w:sz w:val="32"/>
        <w:szCs w:val="32"/>
      </w:rPr>
      <w:t>E. Boggio Lera”</w:t>
    </w:r>
  </w:p>
  <w:p w:rsidR="00EF6A11" w:rsidRDefault="00EF6A11" w:rsidP="00903FB4">
    <w:pPr>
      <w:pStyle w:val="Header"/>
      <w:spacing w:after="120"/>
      <w:jc w:val="center"/>
      <w:rPr>
        <w:rFonts w:ascii="Monotype Corsiva" w:hAnsi="Monotype Corsiva" w:cs="Monotype Corsiva"/>
        <w:i/>
        <w:iCs/>
        <w:color w:val="143740"/>
        <w:sz w:val="32"/>
        <w:szCs w:val="32"/>
      </w:rPr>
    </w:pPr>
    <w:r w:rsidRPr="00A27E76">
      <w:rPr>
        <w:rFonts w:ascii="Monotype Corsiva" w:hAnsi="Monotype Corsiva" w:cs="Monotype Corsiva"/>
        <w:i/>
        <w:iCs/>
        <w:color w:val="143740"/>
        <w:sz w:val="32"/>
        <w:szCs w:val="32"/>
      </w:rPr>
      <w:t>Scientifico Ordinario – Sc</w:t>
    </w:r>
    <w:r>
      <w:rPr>
        <w:rFonts w:ascii="Monotype Corsiva" w:hAnsi="Monotype Corsiva" w:cs="Monotype Corsiva"/>
        <w:i/>
        <w:iCs/>
        <w:color w:val="143740"/>
        <w:sz w:val="32"/>
        <w:szCs w:val="32"/>
      </w:rPr>
      <w:t>ientifico Scienze Applicate – Li</w:t>
    </w:r>
    <w:r w:rsidRPr="00A27E76">
      <w:rPr>
        <w:rFonts w:ascii="Monotype Corsiva" w:hAnsi="Monotype Corsiva" w:cs="Monotype Corsiva"/>
        <w:i/>
        <w:iCs/>
        <w:color w:val="143740"/>
        <w:sz w:val="32"/>
        <w:szCs w:val="32"/>
      </w:rPr>
      <w:t>nguistico</w:t>
    </w:r>
  </w:p>
  <w:p w:rsidR="00EF6A11" w:rsidRPr="006D52BC" w:rsidRDefault="00EF6A11" w:rsidP="00903FB4">
    <w:pPr>
      <w:pStyle w:val="Header"/>
      <w:jc w:val="center"/>
      <w:rPr>
        <w:i/>
        <w:iCs/>
        <w:color w:val="143740"/>
        <w:sz w:val="18"/>
        <w:szCs w:val="18"/>
      </w:rPr>
    </w:pPr>
    <w:r>
      <w:rPr>
        <w:rFonts w:ascii="Monotype Corsiva" w:hAnsi="Monotype Corsiva" w:cs="Monotype Corsiva"/>
        <w:i/>
        <w:iCs/>
        <w:color w:val="143740"/>
        <w:sz w:val="32"/>
        <w:szCs w:val="32"/>
      </w:rPr>
      <w:t>Catania</w:t>
    </w:r>
  </w:p>
  <w:p w:rsidR="00EF6A11" w:rsidRDefault="00EF6A11" w:rsidP="006D52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54DF"/>
    <w:multiLevelType w:val="hybridMultilevel"/>
    <w:tmpl w:val="6CA80956"/>
    <w:lvl w:ilvl="0" w:tplc="EACE8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2C1237"/>
    <w:multiLevelType w:val="hybridMultilevel"/>
    <w:tmpl w:val="D220B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B8B0C49"/>
    <w:multiLevelType w:val="hybridMultilevel"/>
    <w:tmpl w:val="F3905D4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55BB3451"/>
    <w:multiLevelType w:val="hybridMultilevel"/>
    <w:tmpl w:val="972AADF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CD7708C"/>
    <w:multiLevelType w:val="hybridMultilevel"/>
    <w:tmpl w:val="D7C2B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76416ED"/>
    <w:multiLevelType w:val="hybridMultilevel"/>
    <w:tmpl w:val="6AFE1ECC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E76"/>
    <w:rsid w:val="00015F78"/>
    <w:rsid w:val="00037CAC"/>
    <w:rsid w:val="00050581"/>
    <w:rsid w:val="00053565"/>
    <w:rsid w:val="000A364F"/>
    <w:rsid w:val="001C0179"/>
    <w:rsid w:val="001C74D8"/>
    <w:rsid w:val="001D122E"/>
    <w:rsid w:val="00240AA7"/>
    <w:rsid w:val="002760F0"/>
    <w:rsid w:val="002878F6"/>
    <w:rsid w:val="002C118F"/>
    <w:rsid w:val="00320DAC"/>
    <w:rsid w:val="003B37E4"/>
    <w:rsid w:val="003D6E67"/>
    <w:rsid w:val="00422AB2"/>
    <w:rsid w:val="00464CFC"/>
    <w:rsid w:val="00473A69"/>
    <w:rsid w:val="00491BB6"/>
    <w:rsid w:val="00494F8B"/>
    <w:rsid w:val="004A223B"/>
    <w:rsid w:val="004D1497"/>
    <w:rsid w:val="00527E0B"/>
    <w:rsid w:val="005A3EA4"/>
    <w:rsid w:val="005B07DB"/>
    <w:rsid w:val="005D4ACC"/>
    <w:rsid w:val="00635C12"/>
    <w:rsid w:val="00644129"/>
    <w:rsid w:val="006567D9"/>
    <w:rsid w:val="006B1A3F"/>
    <w:rsid w:val="006B1C8E"/>
    <w:rsid w:val="006B484B"/>
    <w:rsid w:val="006B602F"/>
    <w:rsid w:val="006D52BC"/>
    <w:rsid w:val="007127A7"/>
    <w:rsid w:val="007146D0"/>
    <w:rsid w:val="007C2837"/>
    <w:rsid w:val="00806F72"/>
    <w:rsid w:val="00822E10"/>
    <w:rsid w:val="00861579"/>
    <w:rsid w:val="008D508F"/>
    <w:rsid w:val="008F150D"/>
    <w:rsid w:val="00900C7B"/>
    <w:rsid w:val="00903FB4"/>
    <w:rsid w:val="0094053A"/>
    <w:rsid w:val="009509E5"/>
    <w:rsid w:val="00971FD4"/>
    <w:rsid w:val="0098789A"/>
    <w:rsid w:val="00994C5F"/>
    <w:rsid w:val="009C0E29"/>
    <w:rsid w:val="009E503C"/>
    <w:rsid w:val="00A03784"/>
    <w:rsid w:val="00A27E76"/>
    <w:rsid w:val="00A810EC"/>
    <w:rsid w:val="00A82C29"/>
    <w:rsid w:val="00A83324"/>
    <w:rsid w:val="00A94E9F"/>
    <w:rsid w:val="00AB21BD"/>
    <w:rsid w:val="00AB36FE"/>
    <w:rsid w:val="00AF0835"/>
    <w:rsid w:val="00B1785C"/>
    <w:rsid w:val="00B34772"/>
    <w:rsid w:val="00B9636E"/>
    <w:rsid w:val="00BD1288"/>
    <w:rsid w:val="00BE2F34"/>
    <w:rsid w:val="00C0427B"/>
    <w:rsid w:val="00C66715"/>
    <w:rsid w:val="00C7796D"/>
    <w:rsid w:val="00C94035"/>
    <w:rsid w:val="00CB0A60"/>
    <w:rsid w:val="00CF14FE"/>
    <w:rsid w:val="00D261C0"/>
    <w:rsid w:val="00D65276"/>
    <w:rsid w:val="00D73BEE"/>
    <w:rsid w:val="00D90C19"/>
    <w:rsid w:val="00DB7A5B"/>
    <w:rsid w:val="00DC3F19"/>
    <w:rsid w:val="00DD05D3"/>
    <w:rsid w:val="00E20E05"/>
    <w:rsid w:val="00E265C2"/>
    <w:rsid w:val="00E33CB9"/>
    <w:rsid w:val="00E4778C"/>
    <w:rsid w:val="00E60325"/>
    <w:rsid w:val="00E6221E"/>
    <w:rsid w:val="00E858B5"/>
    <w:rsid w:val="00E939C2"/>
    <w:rsid w:val="00EC0FDF"/>
    <w:rsid w:val="00EE6C67"/>
    <w:rsid w:val="00EF6A11"/>
    <w:rsid w:val="00F15A76"/>
    <w:rsid w:val="00F45A1C"/>
    <w:rsid w:val="00F620C3"/>
    <w:rsid w:val="00F911A0"/>
    <w:rsid w:val="00FB1BBD"/>
    <w:rsid w:val="00FE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E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778C"/>
    <w:rPr>
      <w:b/>
      <w:bCs/>
    </w:rPr>
  </w:style>
  <w:style w:type="paragraph" w:styleId="Header">
    <w:name w:val="header"/>
    <w:basedOn w:val="Normal"/>
    <w:link w:val="HeaderChar"/>
    <w:uiPriority w:val="99"/>
    <w:rsid w:val="00B3477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60F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3477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7A5B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34772"/>
  </w:style>
  <w:style w:type="paragraph" w:styleId="BodyText3">
    <w:name w:val="Body Text 3"/>
    <w:basedOn w:val="Normal"/>
    <w:link w:val="BodyText3Char"/>
    <w:uiPriority w:val="99"/>
    <w:rsid w:val="002C118F"/>
    <w:pPr>
      <w:spacing w:before="100" w:beforeAutospacing="1" w:after="100" w:afterAutospacing="1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2C118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83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833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C0E2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27E7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urambientelingu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iceoboggioler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259</Words>
  <Characters>1477</Characters>
  <Application>Microsoft Office Outlook</Application>
  <DocSecurity>0</DocSecurity>
  <Lines>0</Lines>
  <Paragraphs>0</Paragraphs>
  <ScaleCrop>false</ScaleCrop>
  <Company>TestOne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mglobianco</dc:creator>
  <cp:keywords/>
  <dc:description/>
  <cp:lastModifiedBy>Federica_2</cp:lastModifiedBy>
  <cp:revision>6</cp:revision>
  <cp:lastPrinted>2013-09-23T10:39:00Z</cp:lastPrinted>
  <dcterms:created xsi:type="dcterms:W3CDTF">2013-10-07T06:23:00Z</dcterms:created>
  <dcterms:modified xsi:type="dcterms:W3CDTF">2014-03-22T08:14:00Z</dcterms:modified>
</cp:coreProperties>
</file>